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491975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91975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การขอต่ออายุใบอนุญาตประกอบกิจการรับทำการกำจัดสิ่งปฏิกูล</w:t>
      </w:r>
    </w:p>
    <w:p w14:paraId="16FCEC75" w14:textId="1DC63FD3" w:rsidR="00D239AD" w:rsidRPr="00491975" w:rsidRDefault="00D239AD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491975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491975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491975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491975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491975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491975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2C2C05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491975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491975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491975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การขอต่ออายุใบอนุญาตประกอบกิจการรับทำการกำจัดสิ่งปฏิกูล</w:t>
      </w:r>
    </w:p>
    <w:p w14:paraId="57553D54" w14:textId="1B3FE95E" w:rsidR="00132E1B" w:rsidRPr="00491975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49197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)</w:t>
      </w: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491975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491975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491975" w14:paraId="77FFD68C" w14:textId="77777777" w:rsidTr="008C1396">
        <w:tc>
          <w:tcPr>
            <w:tcW w:w="675" w:type="dxa"/>
          </w:tcPr>
          <w:p w14:paraId="23D761D9" w14:textId="12281EB4" w:rsidR="00394708" w:rsidRPr="00491975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95AC15B" w:rsidR="00394708" w:rsidRPr="00491975" w:rsidRDefault="00394708" w:rsidP="008F291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ควบคุมอาคาร 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 2522</w:t>
            </w:r>
          </w:p>
        </w:tc>
      </w:tr>
      <w:tr w:rsidR="0087182F" w:rsidRPr="00491975" w14:paraId="4F28D086" w14:textId="77777777" w:rsidTr="008C1396">
        <w:tc>
          <w:tcPr>
            <w:tcW w:w="675" w:type="dxa"/>
          </w:tcPr>
          <w:p w14:paraId="16235905" w14:textId="77777777" w:rsidR="00394708" w:rsidRPr="00491975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EB6A019" w14:textId="6BF3A21E" w:rsidR="00394708" w:rsidRPr="00491975" w:rsidRDefault="00394708" w:rsidP="00A472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491975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491975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49197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491975" w:rsidRDefault="00C77AEA" w:rsidP="003F4A0D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  <w:cs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49197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49197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491975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491975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491975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491975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491975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491975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39B8910F" w:rsidR="00760D0B" w:rsidRPr="00491975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การขอต่ออายุใบอนุญาตประกอบกิจการรับทำการกำจัดสิ่งปฏิกูล อบต</w:t>
      </w:r>
      <w:r w:rsidR="00094F82" w:rsidRPr="00491975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</w:t>
      </w:r>
      <w:r w:rsidR="008F2911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     </w:t>
      </w:r>
      <w:r w:rsidR="00094F82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ณัฐมณฑ์ สำเนาคู่มือประชาชน </w:t>
      </w:r>
      <w:r w:rsidR="00094F82" w:rsidRPr="00491975">
        <w:rPr>
          <w:rFonts w:ascii="TH SarabunIT๙" w:hAnsi="TH SarabunIT๙" w:cs="TH SarabunIT๙"/>
          <w:noProof/>
          <w:sz w:val="32"/>
          <w:szCs w:val="32"/>
        </w:rPr>
        <w:t>22/07/2015 02:12</w:t>
      </w:r>
      <w:r w:rsidR="00094F82" w:rsidRPr="00491975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491975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491975" w14:paraId="5F1398AA" w14:textId="77777777" w:rsidTr="009B7715">
        <w:tc>
          <w:tcPr>
            <w:tcW w:w="675" w:type="dxa"/>
          </w:tcPr>
          <w:p w14:paraId="08D93DD3" w14:textId="25F72274" w:rsidR="00094F82" w:rsidRPr="00491975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8A1AD7C" w14:textId="77777777" w:rsidR="008F2911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6D89615C" w:rsidR="00094F82" w:rsidRPr="00491975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4A68F53E" w14:textId="77777777" w:rsidR="008F2911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379517E0" w:rsidR="00094F82" w:rsidRPr="00491975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491975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8F2911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704ABE2C" w:rsidR="0018441F" w:rsidRPr="00491975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167438B5" w:rsidR="008E2900" w:rsidRPr="00BC7CCA" w:rsidRDefault="00A472E9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ผู้ใดประสงค์ขอต่ออายุใบอนุญาตประกอบกิจการรับทำการกำจัดสิ่งปฏิกูล โดยทำเป็นธุรกิจหรือได้รับประโยชน์ตอบแทนด้วยการคิดค่าบริการ 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8F2911">
        <w:rPr>
          <w:rFonts w:ascii="TH SarabunIT๙" w:hAnsi="TH SarabunIT๙" w:cs="TH SarabunIT๙"/>
          <w:noProof/>
          <w:sz w:val="32"/>
          <w:szCs w:val="32"/>
          <w:lang w:bidi="th-TH"/>
        </w:rPr>
        <w:t xml:space="preserve"> 30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2.</w:t>
      </w:r>
      <w:r w:rsidR="008F2911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หลักเกณฑ์ด้านคุณสมบัติของผู้ประกอบกิจการ ด้านสุขลักษณะการกำจัดสิ่งปฏิกูล และด้านคุณสมบัติของผู้ปฏิบัติงานถูกต้องตามหลักเกณฑ์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ตามข้อกำหนดของท้องถิ่น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Pr="00491975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8F2911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8F2911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491975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77777777" w:rsidR="0065175D" w:rsidRPr="00491975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491975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491975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491975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491975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491975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491975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491975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491975" w14:paraId="50E97DA5" w14:textId="77777777" w:rsidTr="008F2911">
        <w:tc>
          <w:tcPr>
            <w:tcW w:w="675" w:type="dxa"/>
          </w:tcPr>
          <w:p w14:paraId="5E768AD0" w14:textId="2C6E62E0" w:rsidR="00313D38" w:rsidRPr="00491975" w:rsidRDefault="00313D38" w:rsidP="008F291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491975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491975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29AE771D" w:rsidR="00313D38" w:rsidRPr="00491975" w:rsidRDefault="00313D38" w:rsidP="008F2911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ผู้ขอรับใบอนุญาตยื่นคำขอต่ออายุใบอนุญาตประกอบกิจการรับทำการกำจัดสิ่งปฏิกูล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491975" w:rsidRDefault="00313D38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491975" w:rsidRDefault="00313D38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491975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491975" w14:paraId="54B1A9DE" w14:textId="77777777" w:rsidTr="008F2911">
        <w:tc>
          <w:tcPr>
            <w:tcW w:w="675" w:type="dxa"/>
          </w:tcPr>
          <w:p w14:paraId="6BD47EAB" w14:textId="77777777" w:rsidR="00313D38" w:rsidRPr="00491975" w:rsidRDefault="00313D38" w:rsidP="008F291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20C45BB" w14:textId="77777777" w:rsidR="00313D38" w:rsidRPr="00491975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3BDBE815" w14:textId="77777777" w:rsidR="00313D38" w:rsidRPr="00491975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018CB05" w14:textId="2DA03488" w:rsidR="00313D38" w:rsidRPr="00491975" w:rsidRDefault="00313D38" w:rsidP="008F2911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เจ้าหน้าที่แจ้งต่อผู้ยื่นคำขอให้แก้ไข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12314806" w14:textId="77777777" w:rsidR="00313D38" w:rsidRPr="00491975" w:rsidRDefault="00313D38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07A4D36B" w14:textId="77777777" w:rsidR="00313D38" w:rsidRPr="00491975" w:rsidRDefault="00313D38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594F5D0D" w14:textId="77777777" w:rsidR="00313D38" w:rsidRPr="00491975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491975" w14:paraId="188230B3" w14:textId="77777777" w:rsidTr="008F2911">
        <w:tc>
          <w:tcPr>
            <w:tcW w:w="675" w:type="dxa"/>
          </w:tcPr>
          <w:p w14:paraId="3ECE83F0" w14:textId="77777777" w:rsidR="00313D38" w:rsidRPr="00491975" w:rsidRDefault="00313D38" w:rsidP="008F291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3A8634F" w14:textId="77777777" w:rsidR="00313D38" w:rsidRPr="00491975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DF68E5D" w14:textId="77777777" w:rsidR="00313D38" w:rsidRPr="00491975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BB9FEF7" w14:textId="760C1653" w:rsidR="00313D38" w:rsidRPr="00491975" w:rsidRDefault="00313D38" w:rsidP="008F2911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เจ้าหน้าที่ตรวจสถานที่ด้านสุขลักษณะ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หลักเกณฑ์ด้านสุขลักษณะ เสนอพิจารณาออกใบอนุญาต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79770D2A" w14:textId="77777777" w:rsidR="00313D38" w:rsidRPr="00491975" w:rsidRDefault="00313D38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6740F061" w14:textId="77777777" w:rsidR="00313D38" w:rsidRPr="00491975" w:rsidRDefault="00313D38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หนองกี่ จังหวัดบุรีรัมย์</w:t>
            </w:r>
          </w:p>
        </w:tc>
        <w:tc>
          <w:tcPr>
            <w:tcW w:w="1799" w:type="dxa"/>
          </w:tcPr>
          <w:p w14:paraId="41529746" w14:textId="77777777" w:rsidR="00313D38" w:rsidRPr="00491975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491975" w14:paraId="35BC3009" w14:textId="77777777" w:rsidTr="008F2911">
        <w:tc>
          <w:tcPr>
            <w:tcW w:w="675" w:type="dxa"/>
          </w:tcPr>
          <w:p w14:paraId="5592F574" w14:textId="77777777" w:rsidR="00313D38" w:rsidRPr="00491975" w:rsidRDefault="00313D38" w:rsidP="008F291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1DF465A" w14:textId="77777777" w:rsidR="00313D38" w:rsidRPr="00491975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6D9A8AB0" w14:textId="77777777" w:rsidR="00313D38" w:rsidRPr="00491975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6A51C4ED" w14:textId="48C174F3" w:rsidR="00313D38" w:rsidRPr="00491975" w:rsidRDefault="00313D38" w:rsidP="008F2911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1.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2.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แจ้งคำสั่งไม่อนุญาตให้ต่ออายุใบอนุญาตกิจการรับทำการกำจัดสิ่งปฏิกูลแก่ผู้ขอต่ออายุใบอนุญาตทราบ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5DFC95E8" w14:textId="77777777" w:rsidR="00313D38" w:rsidRPr="00491975" w:rsidRDefault="00313D38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E0FCF01" w14:textId="77777777" w:rsidR="00313D38" w:rsidRPr="00491975" w:rsidRDefault="00313D38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7F853E83" w14:textId="77777777" w:rsidR="00313D38" w:rsidRPr="00491975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491975" w14:paraId="36D76880" w14:textId="77777777" w:rsidTr="008F2911">
        <w:tc>
          <w:tcPr>
            <w:tcW w:w="675" w:type="dxa"/>
          </w:tcPr>
          <w:p w14:paraId="0F8B9A45" w14:textId="77777777" w:rsidR="00313D38" w:rsidRPr="00491975" w:rsidRDefault="00313D38" w:rsidP="008F2911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9AA0A1A" w14:textId="77777777" w:rsidR="00313D38" w:rsidRPr="00491975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B527AC3" w14:textId="77777777" w:rsidR="00313D38" w:rsidRPr="00491975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035456E4" w14:textId="4949A792" w:rsidR="00313D38" w:rsidRPr="008F2911" w:rsidRDefault="00313D38" w:rsidP="008F2911">
            <w:pPr>
              <w:rPr>
                <w:rFonts w:ascii="TH SarabunIT๙" w:hAnsi="TH SarabunIT๙" w:cs="TH SarabunIT๙"/>
                <w:sz w:val="31"/>
                <w:szCs w:val="31"/>
              </w:rPr>
            </w:pP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ชำระค่าธรรมเนียม </w:t>
            </w: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</w:rPr>
              <w:t>(</w:t>
            </w: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>กรณีมีคำสั่งอนุญาตต่ออายุใบอนุญาต</w:t>
            </w: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</w:rPr>
              <w:t>)</w:t>
            </w: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</w:rPr>
              <w:br/>
              <w:t xml:space="preserve">    </w:t>
            </w:r>
            <w:r w:rsidRPr="008F2911">
              <w:rPr>
                <w:rFonts w:ascii="TH SarabunIT๙" w:hAnsi="TH SarabunIT๙" w:cs="TH SarabunIT๙"/>
                <w:noProof/>
                <w:sz w:val="31"/>
                <w:szCs w:val="31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</w:tc>
        <w:tc>
          <w:tcPr>
            <w:tcW w:w="1368" w:type="dxa"/>
          </w:tcPr>
          <w:p w14:paraId="55961902" w14:textId="77777777" w:rsidR="00313D38" w:rsidRPr="00491975" w:rsidRDefault="00313D38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7A4A33B2" w14:textId="77777777" w:rsidR="00313D38" w:rsidRPr="00491975" w:rsidRDefault="00313D38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BAE3FEF" w14:textId="77777777" w:rsidR="00313D38" w:rsidRPr="00491975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Pr="00491975" w:rsidRDefault="00C26ED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491975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491975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1893C6" w:rsidR="0085230C" w:rsidRPr="00491975" w:rsidRDefault="00267108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2AD7B552" w:rsidR="008D7B9E" w:rsidRPr="00491975" w:rsidRDefault="0045223A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491975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491975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="00313A81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</w:t>
      </w:r>
      <w:r w:rsidRPr="00491975">
        <w:rPr>
          <w:rFonts w:ascii="TH SarabunIT๙" w:hAnsi="TH SarabunIT๙" w:cs="TH SarabunIT๙"/>
          <w:sz w:val="32"/>
          <w:szCs w:val="32"/>
        </w:rPr>
        <w:t>-</w:t>
      </w:r>
    </w:p>
    <w:p w14:paraId="335832AD" w14:textId="77777777" w:rsidR="008E2900" w:rsidRPr="004A4F10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31312B5" w14:textId="1A457EA7" w:rsidR="00AA7734" w:rsidRPr="00491975" w:rsidRDefault="00267108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491975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491975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491975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491975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491975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491975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491975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491975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491975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91975" w14:paraId="02E3093D" w14:textId="77777777" w:rsidTr="004A4F10">
        <w:trPr>
          <w:jc w:val="center"/>
        </w:trPr>
        <w:tc>
          <w:tcPr>
            <w:tcW w:w="675" w:type="dxa"/>
          </w:tcPr>
          <w:p w14:paraId="0FFF921A" w14:textId="21D3E466" w:rsidR="00452B6B" w:rsidRPr="00491975" w:rsidRDefault="00AC4ACB" w:rsidP="004A4F10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491975" w:rsidRDefault="00AC4ACB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491975" w:rsidRDefault="00AC4ACB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491975" w14:paraId="635FC812" w14:textId="77777777" w:rsidTr="004A4F10">
        <w:trPr>
          <w:jc w:val="center"/>
        </w:trPr>
        <w:tc>
          <w:tcPr>
            <w:tcW w:w="675" w:type="dxa"/>
          </w:tcPr>
          <w:p w14:paraId="00D0C494" w14:textId="77777777" w:rsidR="00452B6B" w:rsidRPr="00491975" w:rsidRDefault="00AC4ACB" w:rsidP="004A4F10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4121F94" w14:textId="77777777" w:rsidR="00452B6B" w:rsidRPr="00491975" w:rsidRDefault="00AC4ACB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26526B5A" w14:textId="77777777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2ED20EE" w14:textId="77777777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E151E02" w14:textId="77777777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B2CFA82" w14:textId="77777777" w:rsidR="00452B6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7932783" w14:textId="77777777" w:rsidR="00452B6B" w:rsidRPr="00491975" w:rsidRDefault="00AC4ACB" w:rsidP="00452B6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4A4F10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DE25BA8" w14:textId="77777777" w:rsidR="00A10CDA" w:rsidRPr="00491975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491975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491975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491975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491975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491975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491975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491975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491975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491975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491975" w14:paraId="7ED62404" w14:textId="77777777" w:rsidTr="00267108">
        <w:tc>
          <w:tcPr>
            <w:tcW w:w="675" w:type="dxa"/>
          </w:tcPr>
          <w:p w14:paraId="7845BF89" w14:textId="58EDE4CC" w:rsidR="00AC4ACB" w:rsidRPr="00491975" w:rsidRDefault="00AC4ACB" w:rsidP="0026710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สำเนาใบอนุญาตตามกฎหมายว่าด้วยการควบคุมอาคาร หรือใบอนุญาตตามกฎหมายอื่นที่เกี่ยวข้อง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491975" w14:paraId="1B98D0A5" w14:textId="77777777" w:rsidTr="00267108">
        <w:tc>
          <w:tcPr>
            <w:tcW w:w="675" w:type="dxa"/>
          </w:tcPr>
          <w:p w14:paraId="6C8B4190" w14:textId="77777777" w:rsidR="00AC4ACB" w:rsidRPr="00491975" w:rsidRDefault="00AC4ACB" w:rsidP="0026710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55F2826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กำจัดสิ่งปฏิกูลที่ได้รับใบอนุญาตและมีการดำเนินกิจการที่ถูกต้องตามหลักสุขาภิบาล</w:t>
            </w:r>
          </w:p>
        </w:tc>
        <w:tc>
          <w:tcPr>
            <w:tcW w:w="1843" w:type="dxa"/>
          </w:tcPr>
          <w:p w14:paraId="1E9416F1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3240ECED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FCDFD9C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C874EBF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DE4BFA5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491975" w14:paraId="6FBC4968" w14:textId="77777777" w:rsidTr="00267108">
        <w:tc>
          <w:tcPr>
            <w:tcW w:w="675" w:type="dxa"/>
          </w:tcPr>
          <w:p w14:paraId="50890A27" w14:textId="77777777" w:rsidR="00AC4ACB" w:rsidRPr="00491975" w:rsidRDefault="00AC4ACB" w:rsidP="0026710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34576D8F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แผนการดำเนินงานในการกำจัดสิ่งปฏิกูลที่แสดงรายละเอียดขั้นตอนการดำเนินงาน ความพร้อมด้านกำลังคน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1912D64D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02B4092A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FD044C8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3EB932A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F7968F4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491975" w14:paraId="54F066FE" w14:textId="77777777" w:rsidTr="00267108">
        <w:tc>
          <w:tcPr>
            <w:tcW w:w="675" w:type="dxa"/>
          </w:tcPr>
          <w:p w14:paraId="255902DC" w14:textId="77777777" w:rsidR="00AC4ACB" w:rsidRPr="00491975" w:rsidRDefault="00AC4ACB" w:rsidP="0026710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2CF70EF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ปฏิบัติงานที่ทำหน้าที่กำจัดสิ่งปฏิกูลผ่านการฝึกอบรมด้านสุขอนามัยและความปลอดภัยจากการทำงาน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4B2C77CF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03FD2B20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226C25D2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9F3AFCC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04ABFC08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491975" w14:paraId="413BC692" w14:textId="77777777" w:rsidTr="00267108">
        <w:tc>
          <w:tcPr>
            <w:tcW w:w="675" w:type="dxa"/>
          </w:tcPr>
          <w:p w14:paraId="25ABFEEF" w14:textId="77777777" w:rsidR="00AC4ACB" w:rsidRPr="00491975" w:rsidRDefault="00AC4ACB" w:rsidP="00267108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25FD670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ใบรับรองแพทย์หรือเอกสารแสดงการตรวจสุขภาพประจำปีของผู้ปฏิบัติงานในการกำจัดสิ่งปฏิกูล</w:t>
            </w:r>
          </w:p>
        </w:tc>
        <w:tc>
          <w:tcPr>
            <w:tcW w:w="1843" w:type="dxa"/>
          </w:tcPr>
          <w:p w14:paraId="41B268B2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74673E9E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7DA17F4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44D5BC7D" w14:textId="77777777" w:rsidR="00AC4ACB" w:rsidRPr="00491975" w:rsidRDefault="00AC4ACB" w:rsidP="00A472E9">
            <w:pPr>
              <w:jc w:val="center"/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6ACE0E0" w14:textId="77777777" w:rsidR="00AC4ACB" w:rsidRPr="00491975" w:rsidRDefault="00AC4ACB" w:rsidP="00AC4ACB">
            <w:pPr>
              <w:rPr>
                <w:rFonts w:ascii="TH SarabunIT๙" w:hAnsi="TH SarabunIT๙" w:cs="TH SarabunIT๙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0E7C7CC4" w14:textId="77777777" w:rsidR="006C6C22" w:rsidRPr="00491975" w:rsidRDefault="006C6C22" w:rsidP="0050561E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63E2668F" w:rsidR="00A10CDA" w:rsidRPr="00491975" w:rsidRDefault="004A4F10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10CDA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491975" w14:paraId="21631802" w14:textId="77777777" w:rsidTr="00090552">
        <w:tc>
          <w:tcPr>
            <w:tcW w:w="534" w:type="dxa"/>
          </w:tcPr>
          <w:p w14:paraId="55909BBE" w14:textId="396F5019" w:rsidR="00A13B6C" w:rsidRPr="00491975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491975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อัตราค่าธรรมเนียมต่ออายุใบอนุญาตรับทำการกำจัดสิ่งปฏิกูล ฉบับละไม่เกิน </w:t>
            </w:r>
            <w:r w:rsidRPr="0049197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491975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40EF6FA2" w:rsidR="00E90756" w:rsidRPr="00491975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91975" w:rsidRPr="00491975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1,000</w:t>
            </w:r>
            <w:r w:rsidR="00F5490C"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4A4F10" w:rsidRDefault="00E90756" w:rsidP="00E90756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="000F1309"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  <w:br/>
            </w:r>
          </w:p>
        </w:tc>
      </w:tr>
    </w:tbl>
    <w:p w14:paraId="1187DD50" w14:textId="1265BBCD" w:rsidR="00216FA4" w:rsidRPr="00491975" w:rsidRDefault="004A4F10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216FA4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491975" w14:paraId="07DF31DE" w14:textId="77777777" w:rsidTr="00C1539D">
        <w:tc>
          <w:tcPr>
            <w:tcW w:w="534" w:type="dxa"/>
          </w:tcPr>
          <w:p w14:paraId="07FE0908" w14:textId="7E60931D" w:rsidR="00EA6950" w:rsidRPr="00491975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491975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491975" w14:paraId="18F4BF1B" w14:textId="77777777" w:rsidTr="00C1539D">
        <w:tc>
          <w:tcPr>
            <w:tcW w:w="534" w:type="dxa"/>
          </w:tcPr>
          <w:p w14:paraId="2D3D96AC" w14:textId="77777777" w:rsidR="00EA6950" w:rsidRPr="00491975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6DDCC2B" w14:textId="77777777" w:rsidR="00C025D1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491975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2ECA10D6" w14:textId="35EE8B94" w:rsidR="00EA6950" w:rsidRPr="00491975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Pr="00491975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9C32B95" w:rsidR="00013BC7" w:rsidRPr="00491975" w:rsidRDefault="00411CDA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 </w:t>
      </w:r>
      <w:bookmarkStart w:id="0" w:name="_GoBack"/>
      <w:bookmarkEnd w:id="0"/>
      <w:r w:rsidR="00C3045F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491975" w14:paraId="676E0C19" w14:textId="77777777" w:rsidTr="00C1539D">
        <w:tc>
          <w:tcPr>
            <w:tcW w:w="675" w:type="dxa"/>
          </w:tcPr>
          <w:p w14:paraId="433A4F23" w14:textId="62F1C53B" w:rsidR="00F064C0" w:rsidRPr="00491975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491975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491975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491975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B6D6D48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00625B1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6E0DC88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B791018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E6B3584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1F1101F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804692D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C43BD2F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DBDAC1B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08087B5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DE32D5B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F4FC69C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283449D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0EBEAC4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9A2FBB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725DA33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2309205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C5EAC33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F8579E6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EA279B8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2469C6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1FABA47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AC91E9E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0A871A9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91D275B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E7B8210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339558A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9934BAD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2CAFCB2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04D1221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BD512E" w14:textId="77777777" w:rsidR="004A4F10" w:rsidRDefault="004A4F10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700E6F6" w14:textId="77777777" w:rsid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8A93B52" w14:textId="77777777" w:rsidR="00C025D1" w:rsidRPr="00C025D1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DD9F9F8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แบบคำขอรับใบอนุญาต/ต่ออายุใบอนุญาต</w:t>
      </w:r>
    </w:p>
    <w:p w14:paraId="1E576F45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1B546B2F" w14:textId="362B2732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437EC1" wp14:editId="28C55A6F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1FA16" w14:textId="77777777" w:rsidR="00C025D1" w:rsidRPr="00C025D1" w:rsidRDefault="00C025D1" w:rsidP="00C025D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025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1AD3FD74" w14:textId="77777777" w:rsidR="00C025D1" w:rsidRPr="00C025D1" w:rsidRDefault="00C025D1" w:rsidP="00C025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C025D1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51AF0E5A" w14:textId="77777777" w:rsidR="00C025D1" w:rsidRPr="00C025D1" w:rsidRDefault="00C025D1" w:rsidP="00C025D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437EC1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64B1FA16" w14:textId="77777777" w:rsidR="00C025D1" w:rsidRPr="00C025D1" w:rsidRDefault="00C025D1" w:rsidP="00C025D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025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1AD3FD74" w14:textId="77777777" w:rsidR="00C025D1" w:rsidRPr="00C025D1" w:rsidRDefault="00C025D1" w:rsidP="00C025D1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C025D1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51AF0E5A" w14:textId="77777777" w:rsidR="00C025D1" w:rsidRPr="00C025D1" w:rsidRDefault="00C025D1" w:rsidP="00C025D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0A097A2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</w:p>
    <w:p w14:paraId="7BE5E61C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3DB9AC3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C025D1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C025D1">
        <w:rPr>
          <w:rFonts w:ascii="TH SarabunIT๙" w:hAnsi="TH SarabunIT๙" w:cs="TH SarabunIT๙"/>
          <w:sz w:val="32"/>
          <w:szCs w:val="32"/>
        </w:rPr>
        <w:t>…………………..</w:t>
      </w:r>
      <w:r w:rsidRPr="00C025D1">
        <w:rPr>
          <w:rFonts w:ascii="TH SarabunIT๙" w:hAnsi="TH SarabunIT๙" w:cs="TH SarabunIT๙"/>
          <w:sz w:val="32"/>
          <w:szCs w:val="32"/>
          <w:cs/>
        </w:rPr>
        <w:t>พ</w:t>
      </w:r>
      <w:r w:rsidRPr="00C025D1">
        <w:rPr>
          <w:rFonts w:ascii="TH SarabunIT๙" w:hAnsi="TH SarabunIT๙" w:cs="TH SarabunIT๙"/>
          <w:sz w:val="32"/>
          <w:szCs w:val="32"/>
        </w:rPr>
        <w:t>.</w:t>
      </w:r>
      <w:r w:rsidRPr="00C025D1">
        <w:rPr>
          <w:rFonts w:ascii="TH SarabunIT๙" w:hAnsi="TH SarabunIT๙" w:cs="TH SarabunIT๙"/>
          <w:sz w:val="32"/>
          <w:szCs w:val="32"/>
          <w:cs/>
        </w:rPr>
        <w:t>ศ</w:t>
      </w:r>
      <w:r w:rsidRPr="00C025D1">
        <w:rPr>
          <w:rFonts w:ascii="TH SarabunIT๙" w:hAnsi="TH SarabunIT๙" w:cs="TH SarabunIT๙"/>
          <w:sz w:val="32"/>
          <w:szCs w:val="32"/>
        </w:rPr>
        <w:t>…………</w:t>
      </w:r>
    </w:p>
    <w:p w14:paraId="1710B77D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C025D1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775BF366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1D958AB7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0CF74F4C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C025D1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C025D1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06A9CEA9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C025D1">
        <w:rPr>
          <w:rFonts w:ascii="TH SarabunIT๙" w:hAnsi="TH SarabunIT๙" w:cs="TH SarabunIT๙"/>
          <w:sz w:val="32"/>
          <w:szCs w:val="32"/>
          <w:cs/>
        </w:rPr>
        <w:t>เขต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C025D1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C025D1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3B69D7C7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C025D1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6687B17A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 xml:space="preserve">2. </w:t>
      </w:r>
      <w:r w:rsidRPr="00C025D1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7EB07A65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C025D1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C025D1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C025D1">
        <w:rPr>
          <w:rFonts w:ascii="TH SarabunIT๙" w:hAnsi="TH SarabunIT๙" w:cs="TH SarabunIT๙"/>
          <w:sz w:val="32"/>
          <w:szCs w:val="32"/>
        </w:rPr>
        <w:t>/</w:t>
      </w:r>
      <w:r w:rsidRPr="00C025D1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C025D1">
        <w:rPr>
          <w:rFonts w:ascii="TH SarabunIT๙" w:hAnsi="TH SarabunIT๙" w:cs="TH SarabunIT๙"/>
          <w:sz w:val="32"/>
          <w:szCs w:val="32"/>
        </w:rPr>
        <w:t>)</w:t>
      </w:r>
    </w:p>
    <w:p w14:paraId="5354762B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6A4624AA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1FF96DD1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3EF6BF85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1B1E2DEE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6FD4CA6A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5166453C" w14:textId="77777777" w:rsidR="00C025D1" w:rsidRPr="00C025D1" w:rsidRDefault="00C025D1" w:rsidP="00C025D1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5B7AEB0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159782C0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707FC85A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1362545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40BC94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F8F64FD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B2214FB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8B9736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  <w:t>(</w:t>
      </w:r>
      <w:r w:rsidRPr="00C025D1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C025D1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C025D1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5734A4AB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199E1ADA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6178D1CB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3154637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2339449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FCC6200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3ED87DA8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12595FD7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09BE6B5D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ส่วนของเจ้าหน้าที่</w:t>
      </w:r>
    </w:p>
    <w:p w14:paraId="6929815C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7854978F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604753CA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2B665C8D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10F963D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4A78080C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C025D1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79D97F22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  <w:t>2</w:t>
      </w:r>
      <w:r w:rsidRPr="00C025D1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27EF4632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2164B5F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2FA5C1B6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5053C10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34DDD63B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3D70538D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94211F4" w14:textId="5CCEBE68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626B10" wp14:editId="6AEE8E1C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C9B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16B78D4B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B42CF2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0D2D0A52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13F1AD6E" w14:textId="77777777" w:rsidR="00C025D1" w:rsidRPr="00C025D1" w:rsidRDefault="00C025D1" w:rsidP="00C025D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9970CEF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72D7FA99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62B5AE40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6EEAB207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C025D1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3CBC9C25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  <w:t>2</w:t>
      </w:r>
      <w:r w:rsidRPr="00C025D1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2ABF1CF9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00C734A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53BCD58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C025D1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1241B1A4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</w:r>
      <w:r w:rsidRPr="00C025D1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7D48AB94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025D1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67EB4626" w14:textId="77777777" w:rsidR="00C025D1" w:rsidRPr="00C025D1" w:rsidRDefault="00C025D1" w:rsidP="00C025D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7EF0389" w14:textId="77777777" w:rsidR="00C025D1" w:rsidRDefault="00C025D1" w:rsidP="00C025D1">
      <w:pPr>
        <w:spacing w:after="0" w:line="240" w:lineRule="auto"/>
      </w:pPr>
    </w:p>
    <w:p w14:paraId="44E03FB5" w14:textId="77777777" w:rsidR="004A4F10" w:rsidRDefault="004A4F10" w:rsidP="00C025D1">
      <w:pPr>
        <w:spacing w:after="0" w:line="240" w:lineRule="auto"/>
      </w:pPr>
    </w:p>
    <w:p w14:paraId="69F8CF1B" w14:textId="77777777" w:rsidR="004A4F10" w:rsidRDefault="004A4F10" w:rsidP="00C025D1">
      <w:pPr>
        <w:spacing w:after="0" w:line="240" w:lineRule="auto"/>
      </w:pPr>
    </w:p>
    <w:p w14:paraId="092E1C2C" w14:textId="77777777" w:rsidR="004A4F10" w:rsidRDefault="004A4F10" w:rsidP="00C025D1">
      <w:pPr>
        <w:spacing w:after="0" w:line="240" w:lineRule="auto"/>
      </w:pPr>
    </w:p>
    <w:p w14:paraId="48FB83E6" w14:textId="77777777" w:rsidR="004A4F10" w:rsidRDefault="004A4F10" w:rsidP="00C025D1">
      <w:pPr>
        <w:spacing w:after="0" w:line="240" w:lineRule="auto"/>
      </w:pPr>
    </w:p>
    <w:p w14:paraId="73FFE611" w14:textId="77777777" w:rsidR="004A4F10" w:rsidRDefault="004A4F10" w:rsidP="00C025D1">
      <w:pPr>
        <w:spacing w:after="0" w:line="240" w:lineRule="auto"/>
      </w:pPr>
    </w:p>
    <w:p w14:paraId="3B2A205F" w14:textId="77777777" w:rsidR="004A4F10" w:rsidRDefault="004A4F10" w:rsidP="00C025D1">
      <w:pPr>
        <w:spacing w:after="0" w:line="240" w:lineRule="auto"/>
      </w:pPr>
    </w:p>
    <w:p w14:paraId="5A28C2A3" w14:textId="77777777" w:rsidR="004A4F10" w:rsidRDefault="004A4F10" w:rsidP="00C025D1">
      <w:pPr>
        <w:spacing w:after="0" w:line="240" w:lineRule="auto"/>
      </w:pPr>
    </w:p>
    <w:p w14:paraId="68BFD728" w14:textId="77777777" w:rsidR="004A4F10" w:rsidRDefault="004A4F10" w:rsidP="00C025D1">
      <w:pPr>
        <w:spacing w:after="0" w:line="240" w:lineRule="auto"/>
      </w:pPr>
    </w:p>
    <w:p w14:paraId="22AE019C" w14:textId="77777777" w:rsidR="004A4F10" w:rsidRDefault="004A4F10" w:rsidP="00C025D1">
      <w:pPr>
        <w:spacing w:after="0" w:line="240" w:lineRule="auto"/>
      </w:pPr>
    </w:p>
    <w:p w14:paraId="5F5564FF" w14:textId="77777777" w:rsidR="00C025D1" w:rsidRPr="00491975" w:rsidRDefault="00C025D1" w:rsidP="00C1539D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491975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491975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08807C9E" w14:textId="77777777" w:rsidR="004A4F10" w:rsidRDefault="004A4F10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4395CB1" w14:textId="77777777" w:rsidR="004A4F10" w:rsidRDefault="004A4F10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7A5BAFB" w14:textId="77777777" w:rsidR="004A4F10" w:rsidRDefault="004A4F10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C03105D" w14:textId="77777777" w:rsidR="004A4F10" w:rsidRDefault="004A4F10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C97B02D" w14:textId="77777777" w:rsidR="004A4F10" w:rsidRPr="00491975" w:rsidRDefault="004A4F10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491975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491975" w14:paraId="6D0BBF17" w14:textId="77777777" w:rsidTr="0064558D">
        <w:tc>
          <w:tcPr>
            <w:tcW w:w="1418" w:type="dxa"/>
          </w:tcPr>
          <w:p w14:paraId="71CC28E5" w14:textId="77777777" w:rsidR="0064558D" w:rsidRPr="00491975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491975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491975" w14:paraId="3FCBCAB2" w14:textId="77777777" w:rsidTr="0064558D">
        <w:tc>
          <w:tcPr>
            <w:tcW w:w="1418" w:type="dxa"/>
          </w:tcPr>
          <w:p w14:paraId="76AEC54C" w14:textId="77777777" w:rsidR="0064558D" w:rsidRPr="00491975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491975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491975" w14:paraId="4A1DF6A2" w14:textId="77777777" w:rsidTr="0064558D">
        <w:tc>
          <w:tcPr>
            <w:tcW w:w="1418" w:type="dxa"/>
          </w:tcPr>
          <w:p w14:paraId="082BD70C" w14:textId="77777777" w:rsidR="0064558D" w:rsidRPr="00491975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81F4296" w14:textId="77777777" w:rsidR="00A472E9" w:rsidRPr="00491975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324A28DE" w:rsidR="0064558D" w:rsidRPr="00491975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491975" w14:paraId="105C0B62" w14:textId="77777777" w:rsidTr="0064558D">
        <w:tc>
          <w:tcPr>
            <w:tcW w:w="1418" w:type="dxa"/>
          </w:tcPr>
          <w:p w14:paraId="7A8B8EDF" w14:textId="77777777" w:rsidR="0064558D" w:rsidRPr="00491975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491975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491975" w14:paraId="6BB94F10" w14:textId="77777777" w:rsidTr="0064558D">
        <w:tc>
          <w:tcPr>
            <w:tcW w:w="1418" w:type="dxa"/>
          </w:tcPr>
          <w:p w14:paraId="362D6899" w14:textId="77777777" w:rsidR="0064558D" w:rsidRPr="00491975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491975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491975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491975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491975" w:rsidRDefault="00982CD7" w:rsidP="00982CD7">
      <w:pPr>
        <w:pStyle w:val="a5"/>
        <w:spacing w:after="0" w:line="240" w:lineRule="auto"/>
        <w:ind w:left="426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491975" w:rsidRDefault="00D51311" w:rsidP="00D51311">
      <w:pPr>
        <w:spacing w:after="0" w:line="240" w:lineRule="auto"/>
        <w:ind w:left="360"/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491975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491975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2FCF0" w14:textId="77777777" w:rsidR="00C4659E" w:rsidRDefault="00C4659E" w:rsidP="00C81DB8">
      <w:pPr>
        <w:spacing w:after="0" w:line="240" w:lineRule="auto"/>
      </w:pPr>
      <w:r>
        <w:separator/>
      </w:r>
    </w:p>
  </w:endnote>
  <w:endnote w:type="continuationSeparator" w:id="0">
    <w:p w14:paraId="4AE095D5" w14:textId="77777777" w:rsidR="00C4659E" w:rsidRDefault="00C4659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754C0" w14:textId="77777777" w:rsidR="00C4659E" w:rsidRDefault="00C4659E" w:rsidP="00C81DB8">
      <w:pPr>
        <w:spacing w:after="0" w:line="240" w:lineRule="auto"/>
      </w:pPr>
      <w:r>
        <w:separator/>
      </w:r>
    </w:p>
  </w:footnote>
  <w:footnote w:type="continuationSeparator" w:id="0">
    <w:p w14:paraId="4579020B" w14:textId="77777777" w:rsidR="00C4659E" w:rsidRDefault="00C4659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8F2911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F291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F291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F291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411CDA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411CDA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8F2911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B2E38"/>
    <w:rsid w:val="001E05C0"/>
    <w:rsid w:val="00201E94"/>
    <w:rsid w:val="00210AAF"/>
    <w:rsid w:val="00216FA4"/>
    <w:rsid w:val="002440E7"/>
    <w:rsid w:val="00261D40"/>
    <w:rsid w:val="00263F10"/>
    <w:rsid w:val="00267108"/>
    <w:rsid w:val="00284589"/>
    <w:rsid w:val="00290086"/>
    <w:rsid w:val="00291120"/>
    <w:rsid w:val="002B2D62"/>
    <w:rsid w:val="002B3B12"/>
    <w:rsid w:val="002B4D3D"/>
    <w:rsid w:val="002C3E03"/>
    <w:rsid w:val="00313A81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11CDA"/>
    <w:rsid w:val="00422EAB"/>
    <w:rsid w:val="00444BFB"/>
    <w:rsid w:val="0045223A"/>
    <w:rsid w:val="00452B6B"/>
    <w:rsid w:val="00491975"/>
    <w:rsid w:val="004A4F10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56D4D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8F2911"/>
    <w:rsid w:val="0091225F"/>
    <w:rsid w:val="00914267"/>
    <w:rsid w:val="00934C64"/>
    <w:rsid w:val="00982CD7"/>
    <w:rsid w:val="00983E7C"/>
    <w:rsid w:val="00984808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2E9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C7CCA"/>
    <w:rsid w:val="00BF6CA4"/>
    <w:rsid w:val="00C025D1"/>
    <w:rsid w:val="00C1539D"/>
    <w:rsid w:val="00C21238"/>
    <w:rsid w:val="00C26ED0"/>
    <w:rsid w:val="00C3045F"/>
    <w:rsid w:val="00C4659E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A0448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6865A9-7356-4AF0-B8B5-1FD270797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57</TotalTime>
  <Pages>9</Pages>
  <Words>1521</Words>
  <Characters>8676</Characters>
  <Application>Microsoft Office Word</Application>
  <DocSecurity>0</DocSecurity>
  <Lines>72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16</cp:revision>
  <cp:lastPrinted>2015-08-21T04:55:00Z</cp:lastPrinted>
  <dcterms:created xsi:type="dcterms:W3CDTF">2015-08-19T06:06:00Z</dcterms:created>
  <dcterms:modified xsi:type="dcterms:W3CDTF">2015-08-21T05:42:00Z</dcterms:modified>
</cp:coreProperties>
</file>